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483A0" w14:textId="60EB95B4" w:rsidR="00790720" w:rsidRDefault="006448F0" w:rsidP="006448F0">
      <w:pPr>
        <w:pStyle w:val="Heading1"/>
        <w:spacing w:before="0" w:after="120"/>
        <w:rPr>
          <w:rFonts w:cs="Arial"/>
          <w:color w:val="FF0000"/>
          <w:sz w:val="44"/>
          <w:szCs w:val="44"/>
        </w:rPr>
      </w:pPr>
      <w:r>
        <w:rPr>
          <w:rFonts w:cs="Arial"/>
          <w:color w:val="000000" w:themeColor="text1"/>
          <w:sz w:val="44"/>
          <w:szCs w:val="44"/>
        </w:rPr>
        <w:t xml:space="preserve">5.2: Forest Ecosystem </w:t>
      </w:r>
      <w:r w:rsidR="000B3DAD" w:rsidRPr="000B3DAD">
        <w:rPr>
          <w:rFonts w:cs="Arial"/>
          <w:color w:val="000000" w:themeColor="text1"/>
          <w:sz w:val="44"/>
          <w:szCs w:val="44"/>
        </w:rPr>
        <w:t xml:space="preserve">Products and </w:t>
      </w:r>
      <w:r w:rsidRPr="000B3DAD">
        <w:rPr>
          <w:rFonts w:cs="Arial"/>
          <w:color w:val="000000" w:themeColor="text1"/>
          <w:sz w:val="44"/>
          <w:szCs w:val="44"/>
        </w:rPr>
        <w:t>Services</w:t>
      </w:r>
      <w:r>
        <w:rPr>
          <w:rFonts w:cs="Arial"/>
          <w:color w:val="000000" w:themeColor="text1"/>
          <w:sz w:val="44"/>
          <w:szCs w:val="44"/>
        </w:rPr>
        <w:t xml:space="preserve"> Worksheet</w:t>
      </w:r>
    </w:p>
    <w:p w14:paraId="583A71EE" w14:textId="74F0003F" w:rsidR="007526C4" w:rsidRPr="00123C3D" w:rsidRDefault="006448F0" w:rsidP="001227DB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Answer these questions based on the Forest Ecosystem Services Reading, then share what you have learned with people who have read about other ecosystems</w:t>
      </w:r>
      <w:r w:rsidR="00F96ACA">
        <w:rPr>
          <w:rFonts w:cs="Arial"/>
          <w:szCs w:val="22"/>
        </w:rPr>
        <w:t>.</w:t>
      </w:r>
    </w:p>
    <w:p w14:paraId="5531AB60" w14:textId="77777777" w:rsidR="007526C4" w:rsidRDefault="006448F0" w:rsidP="001227DB">
      <w:pPr>
        <w:pStyle w:val="Heading2"/>
      </w:pPr>
      <w:r>
        <w:t xml:space="preserve">A. </w:t>
      </w:r>
      <w:r w:rsidR="00A10A82">
        <w:t>Carbon Fluxes in a Forest Ecosystem</w:t>
      </w:r>
    </w:p>
    <w:p w14:paraId="23306D49" w14:textId="0DBC0D1F" w:rsidR="001A2EAF" w:rsidRDefault="001A2EAF" w:rsidP="00A10A82">
      <w:r>
        <w:t xml:space="preserve">1. </w:t>
      </w:r>
      <w:r w:rsidR="003E63B0">
        <w:t>The boxes below show the main carbon pools in</w:t>
      </w:r>
      <w:r w:rsidR="00607605">
        <w:t xml:space="preserve"> (or connected with)</w:t>
      </w:r>
      <w:r w:rsidR="00F96ACA">
        <w:t xml:space="preserve"> a temperate forest ecosystem. </w:t>
      </w:r>
      <w:r w:rsidR="003E63B0">
        <w:t xml:space="preserve">Draw and label arrows to show </w:t>
      </w:r>
      <w:r w:rsidR="00486F6F">
        <w:t xml:space="preserve">the carbon fluxes for each of the processes </w:t>
      </w:r>
      <w:r w:rsidR="00443463">
        <w:t>in the table for Question 2</w:t>
      </w:r>
      <w:r w:rsidR="00F96ACA">
        <w:t>.</w:t>
      </w:r>
    </w:p>
    <w:p w14:paraId="13DD40BF" w14:textId="0721D189" w:rsidR="001A2EAF" w:rsidRDefault="00BD464A" w:rsidP="00A10A8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FAE88A" wp14:editId="6F25053F">
                <wp:simplePos x="0" y="0"/>
                <wp:positionH relativeFrom="column">
                  <wp:posOffset>52232</wp:posOffset>
                </wp:positionH>
                <wp:positionV relativeFrom="paragraph">
                  <wp:posOffset>172085</wp:posOffset>
                </wp:positionV>
                <wp:extent cx="1190625" cy="691116"/>
                <wp:effectExtent l="0" t="0" r="28575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9111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864B51" w14:textId="1722012D" w:rsidR="00BD464A" w:rsidRDefault="00BD464A" w:rsidP="00BD464A">
                            <w:pPr>
                              <w:jc w:val="center"/>
                            </w:pPr>
                            <w:r>
                              <w:t>Organic carbon from other ecosystems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37FAE88A" id="Rectangle 3" o:spid="_x0000_s1026" style="position:absolute;margin-left:4.1pt;margin-top:13.55pt;width:93.75pt;height:54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" fillcolor="white [3201]" strokecolor="black [3200]" strokeweight="2pt">
                <v:textbox>
                  <w:txbxContent>
                    <w:p w14:paraId="40864B51" w14:textId="1722012D" w:rsidR="00BD464A" w:rsidRDefault="00BD464A" w:rsidP="00BD464A">
                      <w:pPr>
                        <w:jc w:val="center"/>
                      </w:pPr>
                      <w:r>
                        <w:t>Organic carbon from other ecosystems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733946" wp14:editId="7467D36B">
                <wp:simplePos x="0" y="0"/>
                <wp:positionH relativeFrom="column">
                  <wp:posOffset>4486068</wp:posOffset>
                </wp:positionH>
                <wp:positionV relativeFrom="paragraph">
                  <wp:posOffset>161600</wp:posOffset>
                </wp:positionV>
                <wp:extent cx="1190625" cy="691116"/>
                <wp:effectExtent l="0" t="0" r="28575" b="203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9111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AACCD9" w14:textId="4334A6B3" w:rsidR="00BD464A" w:rsidRDefault="00BD464A" w:rsidP="00BD464A">
                            <w:pPr>
                              <w:jc w:val="center"/>
                            </w:pPr>
                            <w:r>
                              <w:t>Humans in other ecosystems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4F733946" id="Rectangle 11" o:spid="_x0000_s1027" style="position:absolute;margin-left:353.25pt;margin-top:12.7pt;width:93.75pt;height:54.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" fillcolor="white [3201]" strokecolor="black [3200]" strokeweight="2pt">
                <v:textbox>
                  <w:txbxContent>
                    <w:p w14:paraId="57AACCD9" w14:textId="4334A6B3" w:rsidR="00BD464A" w:rsidRDefault="00BD464A" w:rsidP="00BD464A">
                      <w:pPr>
                        <w:jc w:val="center"/>
                      </w:pPr>
                      <w:r>
                        <w:t>Humans in other ecosystems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FF1672" wp14:editId="3770318A">
                <wp:simplePos x="0" y="0"/>
                <wp:positionH relativeFrom="column">
                  <wp:posOffset>2062642</wp:posOffset>
                </wp:positionH>
                <wp:positionV relativeFrom="paragraph">
                  <wp:posOffset>172203</wp:posOffset>
                </wp:positionV>
                <wp:extent cx="1190625" cy="372140"/>
                <wp:effectExtent l="0" t="0" r="28575" b="3429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721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75EF5C" w14:textId="77777777" w:rsidR="00BD464A" w:rsidRDefault="00BD464A" w:rsidP="00BD464A">
                            <w:pPr>
                              <w:jc w:val="center"/>
                            </w:pPr>
                            <w:r>
                              <w:t>Producers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67FF1672" id="Rectangle 7" o:spid="_x0000_s1028" style="position:absolute;margin-left:162.4pt;margin-top:13.55pt;width:93.75pt;height:29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" fillcolor="white [3201]" strokecolor="black [3200]" strokeweight="2pt">
                <v:textbox>
                  <w:txbxContent>
                    <w:p w14:paraId="5375EF5C" w14:textId="77777777" w:rsidR="00BD464A" w:rsidRDefault="00BD464A" w:rsidP="00BD464A">
                      <w:pPr>
                        <w:jc w:val="center"/>
                      </w:pPr>
                      <w:r>
                        <w:t>Producers</w:t>
                      </w:r>
                    </w:p>
                  </w:txbxContent>
                </v:textbox>
              </v:rect>
            </w:pict>
          </mc:Fallback>
        </mc:AlternateContent>
      </w:r>
    </w:p>
    <w:p w14:paraId="20728C7D" w14:textId="19572B09" w:rsidR="00600C2C" w:rsidRDefault="00600C2C" w:rsidP="00A10A82"/>
    <w:p w14:paraId="65846795" w14:textId="6A613DA2" w:rsidR="00600C2C" w:rsidRDefault="00600C2C" w:rsidP="00A10A82"/>
    <w:p w14:paraId="2386A69B" w14:textId="40100685" w:rsidR="00600C2C" w:rsidRDefault="00600C2C" w:rsidP="00A10A82"/>
    <w:p w14:paraId="7FB25C3A" w14:textId="3F372472" w:rsidR="00600C2C" w:rsidRDefault="00BD464A" w:rsidP="00A10A82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5E561E" wp14:editId="180B0069">
                <wp:simplePos x="0" y="0"/>
                <wp:positionH relativeFrom="column">
                  <wp:posOffset>2062170</wp:posOffset>
                </wp:positionH>
                <wp:positionV relativeFrom="paragraph">
                  <wp:posOffset>36195</wp:posOffset>
                </wp:positionV>
                <wp:extent cx="1190625" cy="372140"/>
                <wp:effectExtent l="0" t="0" r="28575" b="3429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721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D53A6A" w14:textId="18E6565D" w:rsidR="00BD464A" w:rsidRDefault="00BD464A" w:rsidP="00BD464A">
                            <w:pPr>
                              <w:jc w:val="center"/>
                            </w:pPr>
                            <w:r>
                              <w:t>Herbivores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095E561E" id="Rectangle 8" o:spid="_x0000_s1029" style="position:absolute;margin-left:162.4pt;margin-top:2.85pt;width:93.75pt;height:29.3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" fillcolor="white [3201]" strokecolor="black [3200]" strokeweight="2pt">
                <v:textbox>
                  <w:txbxContent>
                    <w:p w14:paraId="3FD53A6A" w14:textId="18E6565D" w:rsidR="00BD464A" w:rsidRDefault="00BD464A" w:rsidP="00BD464A">
                      <w:pPr>
                        <w:jc w:val="center"/>
                      </w:pPr>
                      <w:r>
                        <w:t>Herbivores</w:t>
                      </w:r>
                    </w:p>
                  </w:txbxContent>
                </v:textbox>
              </v:rect>
            </w:pict>
          </mc:Fallback>
        </mc:AlternateContent>
      </w:r>
    </w:p>
    <w:p w14:paraId="788907B1" w14:textId="417DF41E" w:rsidR="00600C2C" w:rsidRDefault="00BD464A" w:rsidP="00A10A82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661319" wp14:editId="28D2C753">
                <wp:simplePos x="0" y="0"/>
                <wp:positionH relativeFrom="column">
                  <wp:posOffset>3960318</wp:posOffset>
                </wp:positionH>
                <wp:positionV relativeFrom="paragraph">
                  <wp:posOffset>114300</wp:posOffset>
                </wp:positionV>
                <wp:extent cx="1190625" cy="510363"/>
                <wp:effectExtent l="12700" t="12700" r="15875" b="107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1036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999CE9" w14:textId="03CECB03" w:rsidR="00BD464A" w:rsidRDefault="00BD464A" w:rsidP="00BD464A">
                            <w:pPr>
                              <w:jc w:val="center"/>
                            </w:pPr>
                            <w:r>
                              <w:t>Soil organic carbon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42661319" id="Rectangle 10" o:spid="_x0000_s1030" style="position:absolute;margin-left:311.85pt;margin-top:9pt;width:93.75pt;height:40.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" fillcolor="white [3201]" strokecolor="black [3200]" strokeweight="2pt">
                <v:textbox>
                  <w:txbxContent>
                    <w:p w14:paraId="0C999CE9" w14:textId="03CECB03" w:rsidR="00BD464A" w:rsidRDefault="00BD464A" w:rsidP="00BD464A">
                      <w:pPr>
                        <w:jc w:val="center"/>
                      </w:pPr>
                      <w:r>
                        <w:t>Soil organic carbon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2E3ABA" wp14:editId="3EA79C37">
                <wp:simplePos x="0" y="0"/>
                <wp:positionH relativeFrom="column">
                  <wp:posOffset>10485</wp:posOffset>
                </wp:positionH>
                <wp:positionV relativeFrom="paragraph">
                  <wp:posOffset>93094</wp:posOffset>
                </wp:positionV>
                <wp:extent cx="1190625" cy="541655"/>
                <wp:effectExtent l="0" t="0" r="28575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416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0CF78" w14:textId="0CC4050E" w:rsidR="00BD464A" w:rsidRDefault="00BD464A" w:rsidP="00BD464A">
                            <w:pPr>
                              <w:jc w:val="center"/>
                            </w:pPr>
                            <w:r w:rsidRPr="00BD464A">
                              <w:t>CO</w:t>
                            </w:r>
                            <w:r w:rsidRPr="00BD464A">
                              <w:rPr>
                                <w:vertAlign w:val="subscript"/>
                              </w:rPr>
                              <w:t>2</w:t>
                            </w:r>
                            <w:r w:rsidRPr="00BD464A">
                              <w:t xml:space="preserve"> in the </w:t>
                            </w:r>
                            <w:r w:rsidRPr="00BD464A">
                              <w:br/>
                              <w:t>atmosphere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ect w14:anchorId="652E3ABA" id="Rectangle 1" o:spid="_x0000_s1031" style="position:absolute;margin-left:.85pt;margin-top:7.35pt;width:93.75pt;height:42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" fillcolor="white [3201]" strokecolor="black [3200]" strokeweight="2pt">
                <v:textbox>
                  <w:txbxContent>
                    <w:p w14:paraId="6C60CF78" w14:textId="0CC4050E" w:rsidR="00BD464A" w:rsidRDefault="00BD464A" w:rsidP="00BD464A">
                      <w:pPr>
                        <w:jc w:val="center"/>
                      </w:pPr>
                      <w:r w:rsidRPr="00BD464A">
                        <w:t>CO</w:t>
                      </w:r>
                      <w:r w:rsidRPr="00BD464A">
                        <w:rPr>
                          <w:vertAlign w:val="subscript"/>
                        </w:rPr>
                        <w:t>2</w:t>
                      </w:r>
                      <w:r w:rsidRPr="00BD464A">
                        <w:t xml:space="preserve"> in the </w:t>
                      </w:r>
                      <w:r w:rsidRPr="00BD464A">
                        <w:br/>
                        <w:t>atmosphere</w:t>
                      </w:r>
                    </w:p>
                  </w:txbxContent>
                </v:textbox>
              </v:rect>
            </w:pict>
          </mc:Fallback>
        </mc:AlternateContent>
      </w:r>
    </w:p>
    <w:p w14:paraId="3BF8FD6C" w14:textId="3A731500" w:rsidR="00600C2C" w:rsidRDefault="00600C2C" w:rsidP="00A10A82"/>
    <w:p w14:paraId="5A1EF645" w14:textId="6E08162C" w:rsidR="00600C2C" w:rsidRDefault="00BD464A" w:rsidP="00A10A82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694B3D" wp14:editId="7BCD4901">
                <wp:simplePos x="0" y="0"/>
                <wp:positionH relativeFrom="column">
                  <wp:posOffset>2061845</wp:posOffset>
                </wp:positionH>
                <wp:positionV relativeFrom="paragraph">
                  <wp:posOffset>88206</wp:posOffset>
                </wp:positionV>
                <wp:extent cx="1190625" cy="372140"/>
                <wp:effectExtent l="0" t="0" r="28575" b="3429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721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84ABE" w14:textId="2B594402" w:rsidR="00BD464A" w:rsidRDefault="00BD464A" w:rsidP="00BD464A">
                            <w:pPr>
                              <w:jc w:val="center"/>
                            </w:pPr>
                            <w:r>
                              <w:t>Carnivores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7B694B3D" id="Rectangle 9" o:spid="_x0000_s1032" style="position:absolute;margin-left:162.35pt;margin-top:6.95pt;width:93.75pt;height:29.3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" fillcolor="white [3201]" strokecolor="black [3200]" strokeweight="2pt">
                <v:textbox>
                  <w:txbxContent>
                    <w:p w14:paraId="0F784ABE" w14:textId="2B594402" w:rsidR="00BD464A" w:rsidRDefault="00BD464A" w:rsidP="00BD464A">
                      <w:pPr>
                        <w:jc w:val="center"/>
                      </w:pPr>
                      <w:r>
                        <w:t>Carnivores</w:t>
                      </w:r>
                    </w:p>
                  </w:txbxContent>
                </v:textbox>
              </v:rect>
            </w:pict>
          </mc:Fallback>
        </mc:AlternateContent>
      </w:r>
    </w:p>
    <w:p w14:paraId="70DA8D54" w14:textId="77777777" w:rsidR="00600C2C" w:rsidRDefault="00600C2C" w:rsidP="00A10A82"/>
    <w:p w14:paraId="68415966" w14:textId="0642F527" w:rsidR="00600C2C" w:rsidRDefault="00600C2C" w:rsidP="00A10A82"/>
    <w:p w14:paraId="345672D0" w14:textId="53AFE1DE" w:rsidR="00520EDD" w:rsidRDefault="001A2EAF" w:rsidP="00A10A82">
      <w:r>
        <w:t xml:space="preserve">2. </w:t>
      </w:r>
      <w:r w:rsidR="00D706D1">
        <w:t xml:space="preserve">Here are some processes that happen in a forest ecosystem.  </w:t>
      </w:r>
      <w:r w:rsidR="00443463">
        <w:t>Describe how each process moves carbon from one pool to another.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6408"/>
      </w:tblGrid>
      <w:tr w:rsidR="00B80BC1" w:rsidRPr="00B80BC1" w14:paraId="2FAC8B98" w14:textId="77777777" w:rsidTr="00B80BC1">
        <w:tc>
          <w:tcPr>
            <w:tcW w:w="3168" w:type="dxa"/>
          </w:tcPr>
          <w:p w14:paraId="4698B2D9" w14:textId="77777777" w:rsidR="00B80BC1" w:rsidRPr="00B80BC1" w:rsidRDefault="00B80BC1" w:rsidP="00B80BC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Process</w:t>
            </w:r>
          </w:p>
        </w:tc>
        <w:tc>
          <w:tcPr>
            <w:tcW w:w="6408" w:type="dxa"/>
          </w:tcPr>
          <w:p w14:paraId="6B121495" w14:textId="12E19EA1" w:rsidR="00B80BC1" w:rsidRPr="00B80BC1" w:rsidRDefault="00443463" w:rsidP="00B80BC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How</w:t>
            </w:r>
            <w:r w:rsidR="00B80BC1">
              <w:rPr>
                <w:b/>
                <w:i/>
              </w:rPr>
              <w:t xml:space="preserve"> the Process</w:t>
            </w:r>
            <w:r>
              <w:rPr>
                <w:b/>
                <w:i/>
              </w:rPr>
              <w:t xml:space="preserve"> Moves Carbon Between Pools</w:t>
            </w:r>
          </w:p>
        </w:tc>
      </w:tr>
      <w:tr w:rsidR="00B80BC1" w14:paraId="6336C4AE" w14:textId="77777777" w:rsidTr="00663350">
        <w:trPr>
          <w:trHeight w:val="1152"/>
        </w:trPr>
        <w:tc>
          <w:tcPr>
            <w:tcW w:w="3168" w:type="dxa"/>
          </w:tcPr>
          <w:p w14:paraId="09741C9D" w14:textId="77777777" w:rsidR="00B80BC1" w:rsidRDefault="00B80BC1" w:rsidP="002B62B4">
            <w:pPr>
              <w:jc w:val="center"/>
            </w:pPr>
            <w:r>
              <w:t>The wind blows, carrying CO</w:t>
            </w:r>
            <w:r w:rsidRPr="00B80BC1">
              <w:rPr>
                <w:vertAlign w:val="subscript"/>
              </w:rPr>
              <w:t>2</w:t>
            </w:r>
            <w:r>
              <w:t xml:space="preserve"> into and out of the forest.</w:t>
            </w:r>
          </w:p>
        </w:tc>
        <w:tc>
          <w:tcPr>
            <w:tcW w:w="6408" w:type="dxa"/>
          </w:tcPr>
          <w:p w14:paraId="467A7712" w14:textId="77777777" w:rsidR="00B80BC1" w:rsidRDefault="00B80BC1" w:rsidP="00A10A82"/>
        </w:tc>
      </w:tr>
      <w:tr w:rsidR="002B62B4" w14:paraId="2B36B8BA" w14:textId="77777777" w:rsidTr="00663350">
        <w:trPr>
          <w:trHeight w:val="1152"/>
        </w:trPr>
        <w:tc>
          <w:tcPr>
            <w:tcW w:w="3168" w:type="dxa"/>
          </w:tcPr>
          <w:p w14:paraId="7DF9C52D" w14:textId="7852B3A1" w:rsidR="002B62B4" w:rsidRDefault="002B62B4" w:rsidP="002B62B4">
            <w:pPr>
              <w:jc w:val="center"/>
            </w:pPr>
            <w:r>
              <w:t>Animals move and breathe</w:t>
            </w:r>
          </w:p>
        </w:tc>
        <w:tc>
          <w:tcPr>
            <w:tcW w:w="6408" w:type="dxa"/>
          </w:tcPr>
          <w:p w14:paraId="720E5744" w14:textId="77777777" w:rsidR="002B62B4" w:rsidRDefault="002B62B4" w:rsidP="00BF313B"/>
        </w:tc>
      </w:tr>
      <w:tr w:rsidR="002B62B4" w14:paraId="0FBAAD44" w14:textId="77777777" w:rsidTr="00663350">
        <w:trPr>
          <w:trHeight w:val="1152"/>
        </w:trPr>
        <w:tc>
          <w:tcPr>
            <w:tcW w:w="3168" w:type="dxa"/>
          </w:tcPr>
          <w:p w14:paraId="6D597622" w14:textId="768C6717" w:rsidR="002B62B4" w:rsidRDefault="002B62B4" w:rsidP="002B62B4">
            <w:pPr>
              <w:jc w:val="center"/>
            </w:pPr>
            <w:r>
              <w:t>Trees and other plants grow</w:t>
            </w:r>
          </w:p>
        </w:tc>
        <w:tc>
          <w:tcPr>
            <w:tcW w:w="6408" w:type="dxa"/>
          </w:tcPr>
          <w:p w14:paraId="1C15E9E5" w14:textId="77777777" w:rsidR="002B62B4" w:rsidRDefault="002B62B4" w:rsidP="00BF313B"/>
        </w:tc>
      </w:tr>
      <w:tr w:rsidR="002B62B4" w14:paraId="73A02DAC" w14:textId="77777777" w:rsidTr="00663350">
        <w:trPr>
          <w:trHeight w:val="1152"/>
        </w:trPr>
        <w:tc>
          <w:tcPr>
            <w:tcW w:w="3168" w:type="dxa"/>
          </w:tcPr>
          <w:p w14:paraId="0795D097" w14:textId="698F31E8" w:rsidR="002B62B4" w:rsidRDefault="00F4790B" w:rsidP="002B62B4">
            <w:pPr>
              <w:jc w:val="center"/>
            </w:pPr>
            <w:r>
              <w:t>Animals</w:t>
            </w:r>
            <w:r w:rsidR="002B62B4">
              <w:t xml:space="preserve"> eat the leaves of trees and other plants</w:t>
            </w:r>
          </w:p>
        </w:tc>
        <w:tc>
          <w:tcPr>
            <w:tcW w:w="6408" w:type="dxa"/>
          </w:tcPr>
          <w:p w14:paraId="196FDDE4" w14:textId="77777777" w:rsidR="002B62B4" w:rsidRDefault="002B62B4" w:rsidP="00BF313B"/>
        </w:tc>
      </w:tr>
      <w:tr w:rsidR="00663350" w14:paraId="7C6C0080" w14:textId="77777777" w:rsidTr="00663350">
        <w:trPr>
          <w:trHeight w:val="1152"/>
        </w:trPr>
        <w:tc>
          <w:tcPr>
            <w:tcW w:w="3168" w:type="dxa"/>
          </w:tcPr>
          <w:p w14:paraId="1195FDAC" w14:textId="565C2ACE" w:rsidR="00663350" w:rsidRDefault="00663350" w:rsidP="002B62B4">
            <w:pPr>
              <w:jc w:val="center"/>
            </w:pPr>
            <w:r>
              <w:t>Leaves fall from the trees and decay</w:t>
            </w:r>
          </w:p>
        </w:tc>
        <w:tc>
          <w:tcPr>
            <w:tcW w:w="6408" w:type="dxa"/>
          </w:tcPr>
          <w:p w14:paraId="423167E8" w14:textId="77777777" w:rsidR="00663350" w:rsidRDefault="00663350" w:rsidP="00BF313B"/>
        </w:tc>
      </w:tr>
    </w:tbl>
    <w:p w14:paraId="779759FB" w14:textId="0463DDDC" w:rsidR="00520EDD" w:rsidRDefault="00520EDD" w:rsidP="00A10A82"/>
    <w:p w14:paraId="5E07CE72" w14:textId="06138ED0" w:rsidR="00456F4D" w:rsidRDefault="00456F4D" w:rsidP="00A10A82">
      <w:r>
        <w:t>3. The wind blows through the forest all year.  If you could measure all the CO</w:t>
      </w:r>
      <w:r w:rsidRPr="000306AA">
        <w:rPr>
          <w:vertAlign w:val="subscript"/>
        </w:rPr>
        <w:t>2</w:t>
      </w:r>
      <w:r>
        <w:t xml:space="preserve"> in the wind blowing into the forest and compare it with all the </w:t>
      </w:r>
      <w:r w:rsidR="00B97229">
        <w:t>CO</w:t>
      </w:r>
      <w:r w:rsidR="00B97229" w:rsidRPr="000306AA">
        <w:rPr>
          <w:vertAlign w:val="subscript"/>
        </w:rPr>
        <w:t>2</w:t>
      </w:r>
      <w:r>
        <w:t>in the wind blowing out of the forest, what would you expect to find?</w:t>
      </w:r>
    </w:p>
    <w:p w14:paraId="2E255F54" w14:textId="134A914D" w:rsidR="00456F4D" w:rsidRDefault="008C18BE" w:rsidP="00456F4D">
      <w:pPr>
        <w:pStyle w:val="ListParagraph"/>
        <w:numPr>
          <w:ilvl w:val="0"/>
          <w:numId w:val="29"/>
        </w:numPr>
      </w:pPr>
      <w:r>
        <w:t xml:space="preserve">There would be a little more </w:t>
      </w:r>
      <w:r w:rsidR="00B97229">
        <w:t>CO</w:t>
      </w:r>
      <w:r w:rsidR="00B97229" w:rsidRPr="000306AA">
        <w:rPr>
          <w:vertAlign w:val="subscript"/>
        </w:rPr>
        <w:t>2</w:t>
      </w:r>
      <w:r w:rsidR="00720374">
        <w:rPr>
          <w:vertAlign w:val="subscript"/>
        </w:rPr>
        <w:t xml:space="preserve"> </w:t>
      </w:r>
      <w:r>
        <w:t>in the wind blowing in</w:t>
      </w:r>
    </w:p>
    <w:p w14:paraId="6561BCCB" w14:textId="2EB500EE" w:rsidR="008C18BE" w:rsidRDefault="008C18BE" w:rsidP="00456F4D">
      <w:pPr>
        <w:pStyle w:val="ListParagraph"/>
        <w:numPr>
          <w:ilvl w:val="0"/>
          <w:numId w:val="29"/>
        </w:numPr>
      </w:pPr>
      <w:r>
        <w:t xml:space="preserve">There would be a little more </w:t>
      </w:r>
      <w:r w:rsidR="00B97229">
        <w:t>CO</w:t>
      </w:r>
      <w:r w:rsidR="00B97229" w:rsidRPr="000306AA">
        <w:rPr>
          <w:vertAlign w:val="subscript"/>
        </w:rPr>
        <w:t>2</w:t>
      </w:r>
      <w:r w:rsidR="00720374">
        <w:rPr>
          <w:vertAlign w:val="subscript"/>
        </w:rPr>
        <w:t xml:space="preserve"> </w:t>
      </w:r>
      <w:r>
        <w:t>in the wind blowing out</w:t>
      </w:r>
    </w:p>
    <w:p w14:paraId="2C43D6CC" w14:textId="77777777" w:rsidR="00520EDD" w:rsidRDefault="008C18BE" w:rsidP="008C18BE">
      <w:pPr>
        <w:pStyle w:val="ListParagraph"/>
        <w:numPr>
          <w:ilvl w:val="0"/>
          <w:numId w:val="29"/>
        </w:numPr>
      </w:pPr>
      <w:r>
        <w:t xml:space="preserve">There would be just as much </w:t>
      </w:r>
      <w:r w:rsidR="00B97229">
        <w:t>CO</w:t>
      </w:r>
      <w:r w:rsidR="00B97229" w:rsidRPr="000306AA">
        <w:rPr>
          <w:vertAlign w:val="subscript"/>
        </w:rPr>
        <w:t>2</w:t>
      </w:r>
      <w:r w:rsidR="00720374">
        <w:rPr>
          <w:vertAlign w:val="subscript"/>
        </w:rPr>
        <w:t xml:space="preserve"> </w:t>
      </w:r>
      <w:r>
        <w:t>in the wind blowing in and the wind blowing out</w:t>
      </w:r>
    </w:p>
    <w:p w14:paraId="542F12CD" w14:textId="3E17A5E3" w:rsidR="008C18BE" w:rsidRPr="00A10A82" w:rsidRDefault="008C18BE" w:rsidP="00520EDD">
      <w:r>
        <w:t>Explain your answer.</w:t>
      </w:r>
    </w:p>
    <w:p w14:paraId="2D7193D2" w14:textId="77777777" w:rsidR="00443463" w:rsidRPr="00922AB5" w:rsidRDefault="00443463" w:rsidP="00443463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443463" w:rsidRPr="00123C3D" w14:paraId="3EB28AB6" w14:textId="77777777" w:rsidTr="000D39AE">
        <w:trPr>
          <w:trHeight w:val="521"/>
        </w:trPr>
        <w:tc>
          <w:tcPr>
            <w:tcW w:w="9576" w:type="dxa"/>
          </w:tcPr>
          <w:p w14:paraId="79409C21" w14:textId="77777777" w:rsidR="00443463" w:rsidRPr="00123C3D" w:rsidRDefault="0044346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443463" w:rsidRPr="00123C3D" w14:paraId="6AEB42A4" w14:textId="77777777" w:rsidTr="000D39AE">
        <w:tc>
          <w:tcPr>
            <w:tcW w:w="9576" w:type="dxa"/>
          </w:tcPr>
          <w:p w14:paraId="6280312C" w14:textId="77777777" w:rsidR="00443463" w:rsidRPr="00123C3D" w:rsidRDefault="0044346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443463" w:rsidRPr="00123C3D" w14:paraId="6C5EC00A" w14:textId="77777777" w:rsidTr="000D39AE">
        <w:tc>
          <w:tcPr>
            <w:tcW w:w="9576" w:type="dxa"/>
          </w:tcPr>
          <w:p w14:paraId="5E688FBA" w14:textId="77777777" w:rsidR="00443463" w:rsidRPr="00123C3D" w:rsidRDefault="0044346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443463" w:rsidRPr="00123C3D" w14:paraId="5CDACFAB" w14:textId="77777777" w:rsidTr="000D39AE">
        <w:tc>
          <w:tcPr>
            <w:tcW w:w="9576" w:type="dxa"/>
          </w:tcPr>
          <w:p w14:paraId="09FA27F0" w14:textId="77777777" w:rsidR="00443463" w:rsidRPr="00123C3D" w:rsidRDefault="0044346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2A933782" w14:textId="77777777" w:rsidR="00520EDD" w:rsidRDefault="00520EDD" w:rsidP="00520EDD">
      <w:pPr>
        <w:pStyle w:val="Heading2"/>
      </w:pPr>
    </w:p>
    <w:p w14:paraId="4DDF3701" w14:textId="52FF6359" w:rsidR="00520EDD" w:rsidRPr="00520EDD" w:rsidRDefault="00922AB5" w:rsidP="00520EDD">
      <w:pPr>
        <w:pStyle w:val="Heading2"/>
      </w:pPr>
      <w:r>
        <w:t xml:space="preserve">B. Ecosystem </w:t>
      </w:r>
      <w:r w:rsidR="00443463">
        <w:t xml:space="preserve">Products and </w:t>
      </w:r>
      <w:r>
        <w:t>Services in a Forest Ecosystem</w:t>
      </w:r>
      <w:r w:rsidR="00BB7B85">
        <w:tab/>
      </w:r>
    </w:p>
    <w:p w14:paraId="62F0D6F7" w14:textId="2B9FC844" w:rsidR="00443463" w:rsidRPr="00443463" w:rsidRDefault="00443463" w:rsidP="00443463">
      <w:r>
        <w:t xml:space="preserve">Explain how the </w:t>
      </w:r>
      <w:r w:rsidR="003F523E">
        <w:t>Delaware-Catskill forest provides products or services that humans need.</w:t>
      </w:r>
    </w:p>
    <w:p w14:paraId="410C6EEB" w14:textId="77777777" w:rsidR="00922AB5" w:rsidRPr="00922AB5" w:rsidRDefault="00922AB5" w:rsidP="00922AB5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8C18BE" w:rsidRPr="00123C3D" w14:paraId="70798F3E" w14:textId="77777777" w:rsidTr="00261AB8">
        <w:trPr>
          <w:trHeight w:val="521"/>
        </w:trPr>
        <w:tc>
          <w:tcPr>
            <w:tcW w:w="9576" w:type="dxa"/>
          </w:tcPr>
          <w:p w14:paraId="15080A23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8C18BE" w:rsidRPr="00123C3D" w14:paraId="7F19C78F" w14:textId="77777777" w:rsidTr="00D5394D">
        <w:tc>
          <w:tcPr>
            <w:tcW w:w="9576" w:type="dxa"/>
          </w:tcPr>
          <w:p w14:paraId="02793603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8C18BE" w:rsidRPr="00123C3D" w14:paraId="5F5E926D" w14:textId="77777777" w:rsidTr="00D5394D">
        <w:tc>
          <w:tcPr>
            <w:tcW w:w="9576" w:type="dxa"/>
          </w:tcPr>
          <w:p w14:paraId="1B09BB2E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8C18BE" w:rsidRPr="00123C3D" w14:paraId="6AED2D29" w14:textId="77777777" w:rsidTr="00D5394D">
        <w:tc>
          <w:tcPr>
            <w:tcW w:w="9576" w:type="dxa"/>
          </w:tcPr>
          <w:p w14:paraId="4A243AB6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27EA5DF4" w14:textId="5B0B99E1" w:rsidR="007526C4" w:rsidRPr="00123C3D" w:rsidRDefault="0035666B" w:rsidP="00AD1287">
      <w:pPr>
        <w:pStyle w:val="Heading2"/>
      </w:pPr>
      <w:r>
        <w:t xml:space="preserve">C. </w:t>
      </w:r>
      <w:r w:rsidR="003B3924">
        <w:t>Carbon and Energy in</w:t>
      </w:r>
      <w:r>
        <w:t xml:space="preserve"> a Forest Ecosystem</w:t>
      </w:r>
    </w:p>
    <w:p w14:paraId="65232E62" w14:textId="77777777" w:rsidR="0035666B" w:rsidRPr="0035666B" w:rsidRDefault="0035666B" w:rsidP="0035666B">
      <w:pPr>
        <w:adjustRightInd w:val="0"/>
        <w:spacing w:after="0"/>
        <w:rPr>
          <w:rFonts w:cs="Arial"/>
        </w:rPr>
      </w:pPr>
      <w:r w:rsidRPr="0035666B">
        <w:rPr>
          <w:rFonts w:cs="Arial"/>
        </w:rPr>
        <w:t>Here is a simple food chain with one plant, one animal, and some decomposers:</w:t>
      </w:r>
    </w:p>
    <w:p w14:paraId="11B75027" w14:textId="77777777" w:rsidR="0035666B" w:rsidRPr="00CC1F07" w:rsidRDefault="0035666B" w:rsidP="0035666B">
      <w:pPr>
        <w:adjustRightInd w:val="0"/>
        <w:rPr>
          <w:rFonts w:cs="Arial"/>
        </w:rPr>
      </w:pPr>
    </w:p>
    <w:tbl>
      <w:tblPr>
        <w:tblStyle w:val="TableGrid"/>
        <w:tblW w:w="8767" w:type="dxa"/>
        <w:tblInd w:w="355" w:type="dxa"/>
        <w:tblLook w:val="04A0" w:firstRow="1" w:lastRow="0" w:firstColumn="1" w:lastColumn="0" w:noHBand="0" w:noVBand="1"/>
      </w:tblPr>
      <w:tblGrid>
        <w:gridCol w:w="980"/>
        <w:gridCol w:w="1990"/>
        <w:gridCol w:w="1104"/>
        <w:gridCol w:w="1705"/>
        <w:gridCol w:w="1185"/>
        <w:gridCol w:w="1803"/>
      </w:tblGrid>
      <w:tr w:rsidR="0035666B" w:rsidRPr="00CC1F07" w14:paraId="0EB3E288" w14:textId="77777777" w:rsidTr="000C6274"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14:paraId="408AA6E2" w14:textId="1AEB24FD" w:rsidR="0035666B" w:rsidRPr="00CC1F07" w:rsidRDefault="003B3924" w:rsidP="000C6274">
            <w:pPr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Maple</w:t>
            </w:r>
            <w:r w:rsidR="0035666B">
              <w:rPr>
                <w:rFonts w:cs="Arial"/>
                <w:b/>
                <w:sz w:val="24"/>
                <w:szCs w:val="24"/>
              </w:rPr>
              <w:t xml:space="preserve"> leaves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310737" w14:textId="77777777" w:rsidR="0035666B" w:rsidRPr="00CC1F07" w:rsidRDefault="0035666B" w:rsidP="000C6274">
            <w:pPr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B6705D" wp14:editId="440194AC">
                      <wp:simplePos x="0" y="0"/>
                      <wp:positionH relativeFrom="column">
                        <wp:posOffset>-20955</wp:posOffset>
                      </wp:positionH>
                      <wp:positionV relativeFrom="page">
                        <wp:posOffset>-102235</wp:posOffset>
                      </wp:positionV>
                      <wp:extent cx="1097915" cy="586740"/>
                      <wp:effectExtent l="50800" t="50800" r="70485" b="124460"/>
                      <wp:wrapNone/>
                      <wp:docPr id="6" name="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79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D90EDD" w14:textId="77777777" w:rsidR="0035666B" w:rsidRDefault="0035666B" w:rsidP="0035666B">
                                  <w:pPr>
                                    <w:jc w:val="center"/>
                                  </w:pPr>
                                  <w:r>
                                    <w:t>are eaten by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7AB6705D" id="_x0000_t13" coordsize="21600,21600" o:spt="13" adj="16200,5400" path="m@0,0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6" o:spid="_x0000_s1026" type="#_x0000_t13" style="position:absolute;left:0;text-align:left;margin-left:-1.65pt;margin-top:-8pt;width:86.45pt;height:4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" adj="15828" fillcolor="#4f81bd [3204]" strokecolor="#4579b8 [3044]">
                      <v:fill color2="#a7bfde [1620]" rotate="t" type="gradient">
                        <o:fill v:ext="view" type="gradientUnscaled"/>
                      </v:fill>
                      <v:shadow on="t" opacity="22937f" mv:blur="40000f" origin=",.5" offset="0,23000emu"/>
                      <v:textbox>
                        <w:txbxContent>
                          <w:p w14:paraId="7ED90EDD" w14:textId="77777777" w:rsidR="0035666B" w:rsidRDefault="0035666B" w:rsidP="0035666B">
                            <w:pPr>
                              <w:jc w:val="center"/>
                            </w:pPr>
                            <w:r>
                              <w:t>are eaten by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rPr>
                <w:rFonts w:cs="Arial"/>
                <w:sz w:val="24"/>
                <w:szCs w:val="24"/>
              </w:rPr>
              <w:t xml:space="preserve">     </w:t>
            </w:r>
          </w:p>
        </w:tc>
        <w:tc>
          <w:tcPr>
            <w:tcW w:w="1104" w:type="dxa"/>
            <w:tcBorders>
              <w:left w:val="single" w:sz="4" w:space="0" w:color="auto"/>
            </w:tcBorders>
            <w:vAlign w:val="center"/>
          </w:tcPr>
          <w:p w14:paraId="4DEE9E06" w14:textId="77777777" w:rsidR="0035666B" w:rsidRPr="00CC1F07" w:rsidRDefault="0035666B" w:rsidP="000C6274">
            <w:pPr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Deer</w:t>
            </w:r>
          </w:p>
        </w:tc>
        <w:tc>
          <w:tcPr>
            <w:tcW w:w="1705" w:type="dxa"/>
            <w:tcBorders>
              <w:top w:val="nil"/>
              <w:bottom w:val="nil"/>
              <w:right w:val="nil"/>
            </w:tcBorders>
            <w:vAlign w:val="center"/>
          </w:tcPr>
          <w:p w14:paraId="56312C3D" w14:textId="77777777" w:rsidR="0035666B" w:rsidRPr="00CC1F07" w:rsidRDefault="0035666B" w:rsidP="000C6274">
            <w:pPr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CC1F0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ACF377" wp14:editId="410512FE">
                      <wp:simplePos x="0" y="0"/>
                      <wp:positionH relativeFrom="column">
                        <wp:posOffset>112395</wp:posOffset>
                      </wp:positionH>
                      <wp:positionV relativeFrom="page">
                        <wp:posOffset>-292735</wp:posOffset>
                      </wp:positionV>
                      <wp:extent cx="1541780" cy="1000760"/>
                      <wp:effectExtent l="50800" t="50800" r="58420" b="11684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1780" cy="1000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8A1D6D" w14:textId="77777777" w:rsidR="0035666B" w:rsidRDefault="0035666B" w:rsidP="0035666B">
                                  <w:pPr>
                                    <w:jc w:val="center"/>
                                  </w:pPr>
                                  <w:r>
                                    <w:t>dies and is decomposed by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77ACF377" id="Right Arrow 2" o:spid="_x0000_s1027" type="#_x0000_t13" style="position:absolute;left:0;text-align:left;margin-left:8.85pt;margin-top:-23pt;width:121.4pt;height:7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" adj="14590" fillcolor="#4f81bd [3204]" strokecolor="#4579b8 [3044]">
                      <v:fill color2="#a7bfde [1620]" rotate="t" type="gradient">
                        <o:fill v:ext="view" type="gradientUnscaled"/>
                      </v:fill>
                      <v:shadow on="t" opacity="22937f" mv:blur="40000f" origin=",.5" offset="0,23000emu"/>
                      <v:textbox>
                        <w:txbxContent>
                          <w:p w14:paraId="3E8A1D6D" w14:textId="77777777" w:rsidR="0035666B" w:rsidRDefault="0035666B" w:rsidP="0035666B">
                            <w:pPr>
                              <w:jc w:val="center"/>
                            </w:pPr>
                            <w:r>
                              <w:t>dies and is decomposed by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</w:tcBorders>
            <w:vAlign w:val="center"/>
          </w:tcPr>
          <w:p w14:paraId="377AF4C1" w14:textId="77777777" w:rsidR="0035666B" w:rsidRPr="00CC1F07" w:rsidRDefault="0035666B" w:rsidP="000C6274">
            <w:pPr>
              <w:adjustRightIn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030C6CBB" w14:textId="77777777" w:rsidR="0035666B" w:rsidRPr="00CC1F07" w:rsidRDefault="0035666B" w:rsidP="000C6274">
            <w:pPr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CC1F07">
              <w:rPr>
                <w:rFonts w:cs="Arial"/>
                <w:b/>
                <w:sz w:val="24"/>
                <w:szCs w:val="24"/>
              </w:rPr>
              <w:t>Decomposing bacteria</w:t>
            </w:r>
          </w:p>
        </w:tc>
      </w:tr>
    </w:tbl>
    <w:p w14:paraId="26062F69" w14:textId="77777777" w:rsidR="0035666B" w:rsidRPr="00CC1F07" w:rsidRDefault="0035666B" w:rsidP="0035666B">
      <w:pPr>
        <w:adjustRightInd w:val="0"/>
        <w:ind w:left="360"/>
        <w:rPr>
          <w:rFonts w:cs="Arial"/>
        </w:rPr>
      </w:pPr>
    </w:p>
    <w:p w14:paraId="56559BDF" w14:textId="77777777" w:rsidR="0035666B" w:rsidRPr="00CC1F07" w:rsidRDefault="0035666B" w:rsidP="0035666B">
      <w:pPr>
        <w:adjustRightInd w:val="0"/>
        <w:ind w:left="360"/>
        <w:rPr>
          <w:rFonts w:cs="Arial"/>
        </w:rPr>
      </w:pPr>
      <w:r>
        <w:rPr>
          <w:rFonts w:cs="Arial"/>
        </w:rPr>
        <w:t>Circle</w:t>
      </w:r>
      <w:r w:rsidRPr="00CC1F07">
        <w:rPr>
          <w:rFonts w:cs="Arial"/>
        </w:rPr>
        <w:t xml:space="preserve"> true or false to the following questions:</w:t>
      </w:r>
    </w:p>
    <w:p w14:paraId="2D4993DA" w14:textId="77777777" w:rsidR="0035666B" w:rsidRPr="00CC1F07" w:rsidRDefault="0035666B" w:rsidP="0035666B">
      <w:pPr>
        <w:adjustRightInd w:val="0"/>
        <w:spacing w:line="120" w:lineRule="auto"/>
        <w:ind w:left="360"/>
        <w:rPr>
          <w:rFonts w:cs="Arial"/>
        </w:rPr>
      </w:pPr>
    </w:p>
    <w:tbl>
      <w:tblPr>
        <w:tblStyle w:val="TableGrid"/>
        <w:tblW w:w="9602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831"/>
        <w:gridCol w:w="8051"/>
      </w:tblGrid>
      <w:tr w:rsidR="007475E3" w:rsidRPr="00CC1F07" w14:paraId="0C25998C" w14:textId="77777777" w:rsidTr="007475E3">
        <w:tc>
          <w:tcPr>
            <w:tcW w:w="720" w:type="dxa"/>
          </w:tcPr>
          <w:p w14:paraId="7AB9E3DD" w14:textId="77777777" w:rsidR="0035666B" w:rsidRPr="00CC1F07" w:rsidRDefault="0035666B" w:rsidP="000C6274">
            <w:pPr>
              <w:adjustRightInd w:val="0"/>
              <w:spacing w:before="120"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True</w:t>
            </w:r>
          </w:p>
        </w:tc>
        <w:tc>
          <w:tcPr>
            <w:tcW w:w="831" w:type="dxa"/>
          </w:tcPr>
          <w:p w14:paraId="4867950A" w14:textId="77777777" w:rsidR="0035666B" w:rsidRPr="00CC1F07" w:rsidRDefault="0035666B" w:rsidP="000C6274">
            <w:pPr>
              <w:adjustRightInd w:val="0"/>
              <w:spacing w:before="120"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False</w:t>
            </w:r>
          </w:p>
        </w:tc>
        <w:tc>
          <w:tcPr>
            <w:tcW w:w="8051" w:type="dxa"/>
          </w:tcPr>
          <w:p w14:paraId="48CD6EEF" w14:textId="196D0437" w:rsidR="0035666B" w:rsidRPr="00CC1F07" w:rsidRDefault="0035666B" w:rsidP="003B3924">
            <w:pPr>
              <w:adjustRightInd w:val="0"/>
              <w:spacing w:before="120"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 xml:space="preserve">The </w:t>
            </w:r>
            <w:r w:rsidRPr="00CC1F07">
              <w:rPr>
                <w:rFonts w:cs="Arial"/>
                <w:b/>
                <w:sz w:val="24"/>
                <w:szCs w:val="24"/>
              </w:rPr>
              <w:t>molecules</w:t>
            </w:r>
            <w:r w:rsidRPr="00CC1F07">
              <w:rPr>
                <w:rFonts w:cs="Arial"/>
                <w:sz w:val="24"/>
                <w:szCs w:val="24"/>
              </w:rPr>
              <w:t xml:space="preserve"> in the </w:t>
            </w:r>
            <w:r w:rsidR="007475E3">
              <w:rPr>
                <w:rFonts w:cs="Arial"/>
                <w:sz w:val="24"/>
                <w:szCs w:val="24"/>
              </w:rPr>
              <w:t>deer</w:t>
            </w:r>
            <w:r w:rsidRPr="00CC1F07">
              <w:rPr>
                <w:rFonts w:cs="Arial"/>
                <w:sz w:val="24"/>
                <w:szCs w:val="24"/>
              </w:rPr>
              <w:t xml:space="preserve"> came from the </w:t>
            </w:r>
            <w:r w:rsidR="003B3924">
              <w:rPr>
                <w:rFonts w:cs="Arial"/>
                <w:sz w:val="24"/>
                <w:szCs w:val="24"/>
              </w:rPr>
              <w:t>maple</w:t>
            </w:r>
            <w:r w:rsidR="007475E3">
              <w:rPr>
                <w:rFonts w:cs="Arial"/>
                <w:sz w:val="24"/>
                <w:szCs w:val="24"/>
              </w:rPr>
              <w:t xml:space="preserve"> leaves</w:t>
            </w:r>
            <w:r w:rsidRPr="00CC1F07">
              <w:rPr>
                <w:rFonts w:cs="Arial"/>
                <w:sz w:val="24"/>
                <w:szCs w:val="24"/>
              </w:rPr>
              <w:t xml:space="preserve"> without changing.</w:t>
            </w:r>
          </w:p>
        </w:tc>
      </w:tr>
      <w:tr w:rsidR="007475E3" w:rsidRPr="00CC1F07" w14:paraId="1340F383" w14:textId="77777777" w:rsidTr="007475E3">
        <w:tc>
          <w:tcPr>
            <w:tcW w:w="720" w:type="dxa"/>
          </w:tcPr>
          <w:p w14:paraId="198057B8" w14:textId="77777777" w:rsidR="0035666B" w:rsidRPr="00CC1F07" w:rsidRDefault="0035666B" w:rsidP="000C627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True</w:t>
            </w:r>
          </w:p>
        </w:tc>
        <w:tc>
          <w:tcPr>
            <w:tcW w:w="831" w:type="dxa"/>
          </w:tcPr>
          <w:p w14:paraId="6BB1E8BC" w14:textId="77777777" w:rsidR="0035666B" w:rsidRPr="00CC1F07" w:rsidRDefault="0035666B" w:rsidP="000C627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False</w:t>
            </w:r>
          </w:p>
        </w:tc>
        <w:tc>
          <w:tcPr>
            <w:tcW w:w="8051" w:type="dxa"/>
          </w:tcPr>
          <w:p w14:paraId="233A6BA9" w14:textId="7E08D448" w:rsidR="0035666B" w:rsidRPr="00CC1F07" w:rsidRDefault="0035666B" w:rsidP="003B392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 xml:space="preserve">The </w:t>
            </w:r>
            <w:r w:rsidRPr="00CC1F07">
              <w:rPr>
                <w:rFonts w:cs="Arial"/>
                <w:b/>
                <w:sz w:val="24"/>
                <w:szCs w:val="24"/>
              </w:rPr>
              <w:t>atoms</w:t>
            </w:r>
            <w:r w:rsidRPr="00CC1F07">
              <w:rPr>
                <w:rFonts w:cs="Arial"/>
                <w:sz w:val="24"/>
                <w:szCs w:val="24"/>
              </w:rPr>
              <w:t xml:space="preserve"> in the </w:t>
            </w:r>
            <w:r w:rsidR="007475E3">
              <w:rPr>
                <w:rFonts w:cs="Arial"/>
                <w:sz w:val="24"/>
                <w:szCs w:val="24"/>
              </w:rPr>
              <w:t>deer</w:t>
            </w:r>
            <w:r w:rsidR="007475E3" w:rsidRPr="00CC1F07">
              <w:rPr>
                <w:rFonts w:cs="Arial"/>
                <w:sz w:val="24"/>
                <w:szCs w:val="24"/>
              </w:rPr>
              <w:t xml:space="preserve"> came from the </w:t>
            </w:r>
            <w:r w:rsidR="003B3924">
              <w:rPr>
                <w:rFonts w:cs="Arial"/>
                <w:sz w:val="24"/>
                <w:szCs w:val="24"/>
              </w:rPr>
              <w:t>maple</w:t>
            </w:r>
            <w:r w:rsidR="007475E3">
              <w:rPr>
                <w:rFonts w:cs="Arial"/>
                <w:sz w:val="24"/>
                <w:szCs w:val="24"/>
              </w:rPr>
              <w:t xml:space="preserve"> leaves</w:t>
            </w:r>
            <w:r w:rsidRPr="00CC1F07">
              <w:rPr>
                <w:rFonts w:cs="Arial"/>
                <w:sz w:val="24"/>
                <w:szCs w:val="24"/>
              </w:rPr>
              <w:t xml:space="preserve"> without changing.</w:t>
            </w:r>
          </w:p>
        </w:tc>
      </w:tr>
      <w:tr w:rsidR="007475E3" w:rsidRPr="00CC1F07" w14:paraId="3E85CFEA" w14:textId="77777777" w:rsidTr="007475E3">
        <w:tc>
          <w:tcPr>
            <w:tcW w:w="720" w:type="dxa"/>
          </w:tcPr>
          <w:p w14:paraId="3DCA9626" w14:textId="77777777" w:rsidR="0035666B" w:rsidRPr="00CC1F07" w:rsidRDefault="0035666B" w:rsidP="000C627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True</w:t>
            </w:r>
          </w:p>
        </w:tc>
        <w:tc>
          <w:tcPr>
            <w:tcW w:w="831" w:type="dxa"/>
          </w:tcPr>
          <w:p w14:paraId="1FEEF411" w14:textId="77777777" w:rsidR="0035666B" w:rsidRPr="00CC1F07" w:rsidRDefault="0035666B" w:rsidP="000C627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False</w:t>
            </w:r>
          </w:p>
        </w:tc>
        <w:tc>
          <w:tcPr>
            <w:tcW w:w="8051" w:type="dxa"/>
          </w:tcPr>
          <w:p w14:paraId="2D15F5DC" w14:textId="200812ED" w:rsidR="0035666B" w:rsidRPr="00CC1F07" w:rsidRDefault="0035666B" w:rsidP="003B392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 xml:space="preserve">The </w:t>
            </w:r>
            <w:r w:rsidRPr="00CC1F07">
              <w:rPr>
                <w:rFonts w:cs="Arial"/>
                <w:b/>
                <w:sz w:val="24"/>
                <w:szCs w:val="24"/>
              </w:rPr>
              <w:t>energy</w:t>
            </w:r>
            <w:r w:rsidRPr="00CC1F07">
              <w:rPr>
                <w:rFonts w:cs="Arial"/>
                <w:sz w:val="24"/>
                <w:szCs w:val="24"/>
              </w:rPr>
              <w:t xml:space="preserve"> in the </w:t>
            </w:r>
            <w:r w:rsidR="007475E3">
              <w:rPr>
                <w:rFonts w:cs="Arial"/>
                <w:sz w:val="24"/>
                <w:szCs w:val="24"/>
              </w:rPr>
              <w:t>deer</w:t>
            </w:r>
            <w:r w:rsidR="007475E3" w:rsidRPr="00CC1F07">
              <w:rPr>
                <w:rFonts w:cs="Arial"/>
                <w:sz w:val="24"/>
                <w:szCs w:val="24"/>
              </w:rPr>
              <w:t xml:space="preserve"> came from the </w:t>
            </w:r>
            <w:r w:rsidR="003B3924">
              <w:rPr>
                <w:rFonts w:cs="Arial"/>
                <w:sz w:val="24"/>
                <w:szCs w:val="24"/>
              </w:rPr>
              <w:t>maple</w:t>
            </w:r>
            <w:r w:rsidR="007475E3">
              <w:rPr>
                <w:rFonts w:cs="Arial"/>
                <w:sz w:val="24"/>
                <w:szCs w:val="24"/>
              </w:rPr>
              <w:t xml:space="preserve"> leaves</w:t>
            </w:r>
            <w:r w:rsidRPr="00CC1F07">
              <w:rPr>
                <w:rFonts w:cs="Arial"/>
                <w:sz w:val="24"/>
                <w:szCs w:val="24"/>
              </w:rPr>
              <w:t xml:space="preserve"> without changing.</w:t>
            </w:r>
          </w:p>
        </w:tc>
      </w:tr>
      <w:tr w:rsidR="007475E3" w:rsidRPr="00CC1F07" w14:paraId="0961DCE1" w14:textId="77777777" w:rsidTr="007475E3">
        <w:tc>
          <w:tcPr>
            <w:tcW w:w="720" w:type="dxa"/>
          </w:tcPr>
          <w:p w14:paraId="2E86196D" w14:textId="77777777" w:rsidR="0035666B" w:rsidRPr="00CC1F07" w:rsidRDefault="0035666B" w:rsidP="000C627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True</w:t>
            </w:r>
          </w:p>
        </w:tc>
        <w:tc>
          <w:tcPr>
            <w:tcW w:w="831" w:type="dxa"/>
          </w:tcPr>
          <w:p w14:paraId="698A4722" w14:textId="77777777" w:rsidR="0035666B" w:rsidRPr="00CC1F07" w:rsidRDefault="0035666B" w:rsidP="000C627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False</w:t>
            </w:r>
          </w:p>
        </w:tc>
        <w:tc>
          <w:tcPr>
            <w:tcW w:w="8051" w:type="dxa"/>
          </w:tcPr>
          <w:p w14:paraId="78D7C9B3" w14:textId="6C50DC3B" w:rsidR="0035666B" w:rsidRPr="00CC1F07" w:rsidRDefault="0035666B" w:rsidP="003B392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 xml:space="preserve">The bacteria recycle </w:t>
            </w:r>
            <w:r w:rsidRPr="00CC1F07">
              <w:rPr>
                <w:rFonts w:cs="Arial"/>
                <w:b/>
                <w:sz w:val="24"/>
                <w:szCs w:val="24"/>
              </w:rPr>
              <w:t xml:space="preserve">molecules </w:t>
            </w:r>
            <w:r w:rsidRPr="00CC1F07">
              <w:rPr>
                <w:rFonts w:cs="Arial"/>
                <w:sz w:val="24"/>
                <w:szCs w:val="24"/>
              </w:rPr>
              <w:t xml:space="preserve">from the dead </w:t>
            </w:r>
            <w:r w:rsidR="007475E3">
              <w:rPr>
                <w:rFonts w:cs="Arial"/>
                <w:sz w:val="24"/>
                <w:szCs w:val="24"/>
              </w:rPr>
              <w:t>deer</w:t>
            </w:r>
            <w:r w:rsidRPr="00CC1F07">
              <w:rPr>
                <w:rFonts w:cs="Arial"/>
                <w:sz w:val="24"/>
                <w:szCs w:val="24"/>
              </w:rPr>
              <w:t xml:space="preserve"> back to the </w:t>
            </w:r>
            <w:r w:rsidR="003B3924">
              <w:rPr>
                <w:rFonts w:cs="Arial"/>
                <w:sz w:val="24"/>
                <w:szCs w:val="24"/>
              </w:rPr>
              <w:t>maple leaves</w:t>
            </w:r>
            <w:r w:rsidRPr="00CC1F07">
              <w:rPr>
                <w:rFonts w:cs="Arial"/>
                <w:sz w:val="24"/>
                <w:szCs w:val="24"/>
              </w:rPr>
              <w:t>.</w:t>
            </w:r>
          </w:p>
        </w:tc>
      </w:tr>
      <w:tr w:rsidR="007475E3" w:rsidRPr="00CC1F07" w14:paraId="72560CF2" w14:textId="77777777" w:rsidTr="007475E3">
        <w:tc>
          <w:tcPr>
            <w:tcW w:w="720" w:type="dxa"/>
          </w:tcPr>
          <w:p w14:paraId="0A63592A" w14:textId="77777777" w:rsidR="0035666B" w:rsidRPr="00CC1F07" w:rsidRDefault="0035666B" w:rsidP="000C627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lastRenderedPageBreak/>
              <w:t>True</w:t>
            </w:r>
          </w:p>
        </w:tc>
        <w:tc>
          <w:tcPr>
            <w:tcW w:w="831" w:type="dxa"/>
          </w:tcPr>
          <w:p w14:paraId="2060674B" w14:textId="77777777" w:rsidR="0035666B" w:rsidRPr="00CC1F07" w:rsidRDefault="0035666B" w:rsidP="000C627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False</w:t>
            </w:r>
          </w:p>
        </w:tc>
        <w:tc>
          <w:tcPr>
            <w:tcW w:w="8051" w:type="dxa"/>
          </w:tcPr>
          <w:p w14:paraId="2D676337" w14:textId="0CEACF63" w:rsidR="0035666B" w:rsidRPr="00CC1F07" w:rsidRDefault="0035666B" w:rsidP="003B392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 xml:space="preserve">The bacteria recycle </w:t>
            </w:r>
            <w:r w:rsidRPr="00CC1F07">
              <w:rPr>
                <w:rFonts w:cs="Arial"/>
                <w:b/>
                <w:sz w:val="24"/>
                <w:szCs w:val="24"/>
              </w:rPr>
              <w:t xml:space="preserve">atoms </w:t>
            </w:r>
            <w:r w:rsidRPr="00CC1F07">
              <w:rPr>
                <w:rFonts w:cs="Arial"/>
                <w:sz w:val="24"/>
                <w:szCs w:val="24"/>
              </w:rPr>
              <w:t xml:space="preserve">from the dead </w:t>
            </w:r>
            <w:r w:rsidR="007475E3">
              <w:rPr>
                <w:rFonts w:cs="Arial"/>
                <w:sz w:val="24"/>
                <w:szCs w:val="24"/>
              </w:rPr>
              <w:t>deer</w:t>
            </w:r>
            <w:r w:rsidR="007475E3" w:rsidRPr="00CC1F07">
              <w:rPr>
                <w:rFonts w:cs="Arial"/>
                <w:sz w:val="24"/>
                <w:szCs w:val="24"/>
              </w:rPr>
              <w:t xml:space="preserve"> </w:t>
            </w:r>
            <w:r w:rsidRPr="00CC1F07">
              <w:rPr>
                <w:rFonts w:cs="Arial"/>
                <w:sz w:val="24"/>
                <w:szCs w:val="24"/>
              </w:rPr>
              <w:t xml:space="preserve">back to the </w:t>
            </w:r>
            <w:r w:rsidR="003B3924">
              <w:rPr>
                <w:rFonts w:cs="Arial"/>
                <w:sz w:val="24"/>
                <w:szCs w:val="24"/>
              </w:rPr>
              <w:t>maple leaves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</w:tr>
      <w:tr w:rsidR="007475E3" w:rsidRPr="00CC1F07" w14:paraId="545E47CF" w14:textId="77777777" w:rsidTr="007475E3">
        <w:tc>
          <w:tcPr>
            <w:tcW w:w="720" w:type="dxa"/>
          </w:tcPr>
          <w:p w14:paraId="6A3B8331" w14:textId="77777777" w:rsidR="0035666B" w:rsidRPr="00CC1F07" w:rsidRDefault="0035666B" w:rsidP="000C627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True</w:t>
            </w:r>
          </w:p>
        </w:tc>
        <w:tc>
          <w:tcPr>
            <w:tcW w:w="831" w:type="dxa"/>
          </w:tcPr>
          <w:p w14:paraId="0824E292" w14:textId="77777777" w:rsidR="0035666B" w:rsidRPr="00CC1F07" w:rsidRDefault="0035666B" w:rsidP="000C627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>False</w:t>
            </w:r>
          </w:p>
        </w:tc>
        <w:tc>
          <w:tcPr>
            <w:tcW w:w="8051" w:type="dxa"/>
          </w:tcPr>
          <w:p w14:paraId="0A14A082" w14:textId="79E09583" w:rsidR="0035666B" w:rsidRPr="00CC1F07" w:rsidRDefault="0035666B" w:rsidP="003B3924">
            <w:pPr>
              <w:adjustRightInd w:val="0"/>
              <w:spacing w:after="120"/>
              <w:rPr>
                <w:rFonts w:cs="Arial"/>
                <w:sz w:val="24"/>
                <w:szCs w:val="24"/>
              </w:rPr>
            </w:pPr>
            <w:r w:rsidRPr="00CC1F07">
              <w:rPr>
                <w:rFonts w:cs="Arial"/>
                <w:sz w:val="24"/>
                <w:szCs w:val="24"/>
              </w:rPr>
              <w:t xml:space="preserve">The bacteria recycle </w:t>
            </w:r>
            <w:r w:rsidRPr="00CC1F07">
              <w:rPr>
                <w:rFonts w:cs="Arial"/>
                <w:b/>
                <w:sz w:val="24"/>
                <w:szCs w:val="24"/>
              </w:rPr>
              <w:t xml:space="preserve">energy </w:t>
            </w:r>
            <w:r w:rsidRPr="00CC1F07">
              <w:rPr>
                <w:rFonts w:cs="Arial"/>
                <w:sz w:val="24"/>
                <w:szCs w:val="24"/>
              </w:rPr>
              <w:t xml:space="preserve">from the dead </w:t>
            </w:r>
            <w:r w:rsidR="007475E3">
              <w:rPr>
                <w:rFonts w:cs="Arial"/>
                <w:sz w:val="24"/>
                <w:szCs w:val="24"/>
              </w:rPr>
              <w:t>deer</w:t>
            </w:r>
            <w:r w:rsidR="007475E3" w:rsidRPr="00CC1F07">
              <w:rPr>
                <w:rFonts w:cs="Arial"/>
                <w:sz w:val="24"/>
                <w:szCs w:val="24"/>
              </w:rPr>
              <w:t xml:space="preserve"> </w:t>
            </w:r>
            <w:r w:rsidRPr="00CC1F07">
              <w:rPr>
                <w:rFonts w:cs="Arial"/>
                <w:sz w:val="24"/>
                <w:szCs w:val="24"/>
              </w:rPr>
              <w:t xml:space="preserve">back to the </w:t>
            </w:r>
            <w:r w:rsidR="003B3924">
              <w:rPr>
                <w:rFonts w:cs="Arial"/>
                <w:sz w:val="24"/>
                <w:szCs w:val="24"/>
              </w:rPr>
              <w:t>maple leaves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</w:tr>
    </w:tbl>
    <w:p w14:paraId="71386449" w14:textId="77777777" w:rsidR="00015526" w:rsidRDefault="00015526" w:rsidP="00142258">
      <w:pPr>
        <w:adjustRightInd w:val="0"/>
        <w:rPr>
          <w:rFonts w:cs="Arial"/>
        </w:rPr>
      </w:pPr>
    </w:p>
    <w:p w14:paraId="4EF92E43" w14:textId="3A3DD59B" w:rsidR="0035666B" w:rsidRDefault="0035666B" w:rsidP="00142258">
      <w:pPr>
        <w:adjustRightInd w:val="0"/>
        <w:rPr>
          <w:rFonts w:cs="Arial"/>
        </w:rPr>
      </w:pPr>
      <w:r w:rsidRPr="00CC1F07">
        <w:rPr>
          <w:rFonts w:cs="Arial"/>
        </w:rPr>
        <w:t xml:space="preserve">How do </w:t>
      </w:r>
      <w:r>
        <w:rPr>
          <w:rFonts w:cs="Arial"/>
          <w:b/>
        </w:rPr>
        <w:t xml:space="preserve">organic </w:t>
      </w:r>
      <w:r w:rsidRPr="00CC1F07">
        <w:rPr>
          <w:rFonts w:cs="Arial"/>
          <w:b/>
        </w:rPr>
        <w:t>molecules</w:t>
      </w:r>
      <w:r w:rsidRPr="00CC1F07">
        <w:rPr>
          <w:rFonts w:cs="Arial"/>
        </w:rPr>
        <w:t xml:space="preserve"> move through the</w:t>
      </w:r>
      <w:r>
        <w:rPr>
          <w:rFonts w:cs="Arial"/>
        </w:rPr>
        <w:t xml:space="preserve"> forest</w:t>
      </w:r>
      <w:r w:rsidRPr="00CC1F07">
        <w:rPr>
          <w:rFonts w:cs="Arial"/>
        </w:rPr>
        <w:t xml:space="preserve"> ecosystem?</w:t>
      </w:r>
    </w:p>
    <w:p w14:paraId="506B8D8A" w14:textId="77777777" w:rsidR="003F523E" w:rsidRPr="00922AB5" w:rsidRDefault="003F523E" w:rsidP="003F523E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15526" w:rsidRPr="00123C3D" w14:paraId="238E47EF" w14:textId="77777777" w:rsidTr="00FF3E8F">
        <w:trPr>
          <w:trHeight w:val="521"/>
        </w:trPr>
        <w:tc>
          <w:tcPr>
            <w:tcW w:w="9576" w:type="dxa"/>
          </w:tcPr>
          <w:p w14:paraId="40CA14D7" w14:textId="77777777" w:rsidR="00015526" w:rsidRPr="00123C3D" w:rsidRDefault="00015526" w:rsidP="00FF3E8F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015526" w:rsidRPr="00123C3D" w14:paraId="22285854" w14:textId="77777777" w:rsidTr="00FF3E8F">
        <w:tc>
          <w:tcPr>
            <w:tcW w:w="9576" w:type="dxa"/>
          </w:tcPr>
          <w:p w14:paraId="246A6EC6" w14:textId="77777777" w:rsidR="00015526" w:rsidRPr="00123C3D" w:rsidRDefault="00015526" w:rsidP="00FF3E8F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015526" w:rsidRPr="00123C3D" w14:paraId="7BDF8543" w14:textId="77777777" w:rsidTr="00FF3E8F">
        <w:tc>
          <w:tcPr>
            <w:tcW w:w="9576" w:type="dxa"/>
          </w:tcPr>
          <w:p w14:paraId="00D1636A" w14:textId="77777777" w:rsidR="00015526" w:rsidRPr="00123C3D" w:rsidRDefault="00015526" w:rsidP="00FF3E8F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015526" w:rsidRPr="00123C3D" w14:paraId="611FBB9B" w14:textId="77777777" w:rsidTr="00FF3E8F">
        <w:tc>
          <w:tcPr>
            <w:tcW w:w="9576" w:type="dxa"/>
          </w:tcPr>
          <w:p w14:paraId="49085E8A" w14:textId="77777777" w:rsidR="00015526" w:rsidRPr="00123C3D" w:rsidRDefault="00015526" w:rsidP="00FF3E8F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3014ACB4" w14:textId="77777777" w:rsidR="00520EDD" w:rsidRDefault="00520EDD" w:rsidP="00142258">
      <w:pPr>
        <w:adjustRightInd w:val="0"/>
        <w:rPr>
          <w:rFonts w:cs="Arial"/>
        </w:rPr>
      </w:pPr>
    </w:p>
    <w:p w14:paraId="14540940" w14:textId="3B511162" w:rsidR="0035666B" w:rsidRPr="00CC1F07" w:rsidRDefault="0035666B" w:rsidP="00142258">
      <w:pPr>
        <w:adjustRightInd w:val="0"/>
        <w:rPr>
          <w:rFonts w:cs="Arial"/>
        </w:rPr>
      </w:pPr>
      <w:r w:rsidRPr="00CC1F07">
        <w:rPr>
          <w:rFonts w:cs="Arial"/>
        </w:rPr>
        <w:t xml:space="preserve">How do </w:t>
      </w:r>
      <w:r>
        <w:rPr>
          <w:rFonts w:cs="Arial"/>
          <w:b/>
        </w:rPr>
        <w:t xml:space="preserve">carbon </w:t>
      </w:r>
      <w:r w:rsidRPr="00CC1F07">
        <w:rPr>
          <w:rFonts w:cs="Arial"/>
          <w:b/>
        </w:rPr>
        <w:t xml:space="preserve">atoms </w:t>
      </w:r>
      <w:r w:rsidRPr="00CC1F07">
        <w:rPr>
          <w:rFonts w:cs="Arial"/>
        </w:rPr>
        <w:t>move through the</w:t>
      </w:r>
      <w:r>
        <w:rPr>
          <w:rFonts w:cs="Arial"/>
        </w:rPr>
        <w:t xml:space="preserve"> forest</w:t>
      </w:r>
      <w:r w:rsidRPr="00CC1F07">
        <w:rPr>
          <w:rFonts w:cs="Arial"/>
        </w:rPr>
        <w:t xml:space="preserve"> ecosystem?</w:t>
      </w:r>
    </w:p>
    <w:p w14:paraId="1F3001E7" w14:textId="77777777" w:rsidR="007475E3" w:rsidRPr="00922AB5" w:rsidRDefault="007475E3" w:rsidP="007475E3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475E3" w:rsidRPr="00123C3D" w14:paraId="30834A8D" w14:textId="77777777" w:rsidTr="000D39AE">
        <w:trPr>
          <w:trHeight w:val="521"/>
        </w:trPr>
        <w:tc>
          <w:tcPr>
            <w:tcW w:w="9576" w:type="dxa"/>
          </w:tcPr>
          <w:p w14:paraId="0FC5C0D4" w14:textId="77777777" w:rsidR="007475E3" w:rsidRPr="00123C3D" w:rsidRDefault="007475E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475E3" w:rsidRPr="00123C3D" w14:paraId="635ADF7E" w14:textId="77777777" w:rsidTr="000D39AE">
        <w:tc>
          <w:tcPr>
            <w:tcW w:w="9576" w:type="dxa"/>
          </w:tcPr>
          <w:p w14:paraId="5F9146ED" w14:textId="77777777" w:rsidR="007475E3" w:rsidRPr="00123C3D" w:rsidRDefault="007475E3" w:rsidP="000D39AE">
            <w:pPr>
              <w:spacing w:after="120" w:line="360" w:lineRule="auto"/>
              <w:rPr>
                <w:rFonts w:cs="Arial"/>
                <w:szCs w:val="22"/>
              </w:rPr>
            </w:pPr>
            <w:bookmarkStart w:id="0" w:name="_GoBack"/>
            <w:bookmarkEnd w:id="0"/>
          </w:p>
        </w:tc>
      </w:tr>
      <w:tr w:rsidR="007475E3" w:rsidRPr="00123C3D" w14:paraId="2688D1C7" w14:textId="77777777" w:rsidTr="000D39AE">
        <w:tc>
          <w:tcPr>
            <w:tcW w:w="9576" w:type="dxa"/>
          </w:tcPr>
          <w:p w14:paraId="303CC61B" w14:textId="77777777" w:rsidR="007475E3" w:rsidRPr="00123C3D" w:rsidRDefault="007475E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69E47C35" w14:textId="77777777" w:rsidR="007475E3" w:rsidRDefault="007475E3" w:rsidP="00142258">
      <w:pPr>
        <w:adjustRightInd w:val="0"/>
        <w:rPr>
          <w:rFonts w:cs="Arial"/>
        </w:rPr>
      </w:pPr>
    </w:p>
    <w:p w14:paraId="583F5BD2" w14:textId="77777777" w:rsidR="0035666B" w:rsidRDefault="0035666B" w:rsidP="00142258">
      <w:pPr>
        <w:adjustRightInd w:val="0"/>
        <w:rPr>
          <w:rFonts w:cs="Arial"/>
        </w:rPr>
      </w:pPr>
      <w:r w:rsidRPr="00CC1F07">
        <w:rPr>
          <w:rFonts w:cs="Arial"/>
        </w:rPr>
        <w:t>How do</w:t>
      </w:r>
      <w:r>
        <w:rPr>
          <w:rFonts w:cs="Arial"/>
        </w:rPr>
        <w:t>es</w:t>
      </w:r>
      <w:r w:rsidRPr="00CC1F07">
        <w:rPr>
          <w:rFonts w:cs="Arial"/>
        </w:rPr>
        <w:t xml:space="preserve"> </w:t>
      </w:r>
      <w:r w:rsidRPr="00CC1F07">
        <w:rPr>
          <w:rFonts w:cs="Arial"/>
          <w:b/>
        </w:rPr>
        <w:t xml:space="preserve">energy </w:t>
      </w:r>
      <w:r w:rsidRPr="00CC1F07">
        <w:rPr>
          <w:rFonts w:cs="Arial"/>
        </w:rPr>
        <w:t>move through the</w:t>
      </w:r>
      <w:r>
        <w:rPr>
          <w:rFonts w:cs="Arial"/>
        </w:rPr>
        <w:t xml:space="preserve"> forest</w:t>
      </w:r>
      <w:r w:rsidRPr="00CC1F07">
        <w:rPr>
          <w:rFonts w:cs="Arial"/>
        </w:rPr>
        <w:t xml:space="preserve"> ecosystem?</w:t>
      </w:r>
    </w:p>
    <w:p w14:paraId="7D7DF0F1" w14:textId="77777777" w:rsidR="007475E3" w:rsidRPr="00922AB5" w:rsidRDefault="007475E3" w:rsidP="007475E3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475E3" w:rsidRPr="00123C3D" w14:paraId="553BDB12" w14:textId="77777777" w:rsidTr="000D39AE">
        <w:trPr>
          <w:trHeight w:val="521"/>
        </w:trPr>
        <w:tc>
          <w:tcPr>
            <w:tcW w:w="9576" w:type="dxa"/>
          </w:tcPr>
          <w:p w14:paraId="639138C5" w14:textId="77777777" w:rsidR="007475E3" w:rsidRPr="00123C3D" w:rsidRDefault="007475E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475E3" w:rsidRPr="00123C3D" w14:paraId="41A4397C" w14:textId="77777777" w:rsidTr="000D39AE">
        <w:tc>
          <w:tcPr>
            <w:tcW w:w="9576" w:type="dxa"/>
          </w:tcPr>
          <w:p w14:paraId="745024E4" w14:textId="77777777" w:rsidR="007475E3" w:rsidRPr="00123C3D" w:rsidRDefault="007475E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475E3" w:rsidRPr="00123C3D" w14:paraId="70F3361D" w14:textId="77777777" w:rsidTr="000D39AE">
        <w:tc>
          <w:tcPr>
            <w:tcW w:w="9576" w:type="dxa"/>
          </w:tcPr>
          <w:p w14:paraId="543E3139" w14:textId="77777777" w:rsidR="007475E3" w:rsidRPr="00123C3D" w:rsidRDefault="007475E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475E3" w:rsidRPr="00123C3D" w14:paraId="0A960B34" w14:textId="77777777" w:rsidTr="000D39AE">
        <w:tc>
          <w:tcPr>
            <w:tcW w:w="9576" w:type="dxa"/>
          </w:tcPr>
          <w:p w14:paraId="3D6FF1A5" w14:textId="77777777" w:rsidR="007475E3" w:rsidRPr="00123C3D" w:rsidRDefault="007475E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06E812FE" w14:textId="77777777" w:rsidR="0035666B" w:rsidRPr="00CC1F07" w:rsidRDefault="0035666B" w:rsidP="0035666B">
      <w:pPr>
        <w:pStyle w:val="Heading2"/>
      </w:pPr>
      <w:r>
        <w:t>D. Something interesting that you learned</w:t>
      </w:r>
    </w:p>
    <w:p w14:paraId="102D5086" w14:textId="77777777" w:rsidR="00206DEE" w:rsidRDefault="0035666B" w:rsidP="00206DEE">
      <w:r>
        <w:t>What is something interesting that you learned about forest ecosystems?</w:t>
      </w:r>
    </w:p>
    <w:p w14:paraId="3576EBA3" w14:textId="77777777" w:rsidR="0035666B" w:rsidRDefault="0035666B" w:rsidP="0035666B">
      <w:pPr>
        <w:adjustRightInd w:val="0"/>
        <w:spacing w:line="120" w:lineRule="auto"/>
        <w:ind w:left="360"/>
        <w:rPr>
          <w:rFonts w:cs="Arial"/>
        </w:rPr>
      </w:pPr>
    </w:p>
    <w:p w14:paraId="56CBA512" w14:textId="77777777" w:rsidR="007475E3" w:rsidRPr="00922AB5" w:rsidRDefault="007475E3" w:rsidP="007475E3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475E3" w:rsidRPr="00123C3D" w14:paraId="59F0D061" w14:textId="77777777" w:rsidTr="000D39AE">
        <w:trPr>
          <w:trHeight w:val="521"/>
        </w:trPr>
        <w:tc>
          <w:tcPr>
            <w:tcW w:w="9576" w:type="dxa"/>
          </w:tcPr>
          <w:p w14:paraId="5D8888B1" w14:textId="77777777" w:rsidR="007475E3" w:rsidRPr="00123C3D" w:rsidRDefault="007475E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475E3" w:rsidRPr="00123C3D" w14:paraId="20C1C51D" w14:textId="77777777" w:rsidTr="000D39AE">
        <w:tc>
          <w:tcPr>
            <w:tcW w:w="9576" w:type="dxa"/>
          </w:tcPr>
          <w:p w14:paraId="06771087" w14:textId="77777777" w:rsidR="007475E3" w:rsidRPr="00123C3D" w:rsidRDefault="007475E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475E3" w:rsidRPr="00123C3D" w14:paraId="3E0ABAAE" w14:textId="77777777" w:rsidTr="000D39AE">
        <w:tc>
          <w:tcPr>
            <w:tcW w:w="9576" w:type="dxa"/>
          </w:tcPr>
          <w:p w14:paraId="44B3BA9C" w14:textId="77777777" w:rsidR="007475E3" w:rsidRPr="00123C3D" w:rsidRDefault="007475E3" w:rsidP="000D39AE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515DB6C6" w14:textId="597E212D" w:rsidR="00443463" w:rsidRPr="0035666B" w:rsidRDefault="00443463" w:rsidP="00663350">
      <w:pPr>
        <w:adjustRightInd w:val="0"/>
        <w:spacing w:line="360" w:lineRule="auto"/>
        <w:rPr>
          <w:rFonts w:cs="Arial"/>
        </w:rPr>
      </w:pPr>
    </w:p>
    <w:sectPr w:rsidR="00443463" w:rsidRPr="0035666B" w:rsidSect="008E4867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2672F" w14:textId="77777777" w:rsidR="00327C78" w:rsidRDefault="00327C78">
      <w:r>
        <w:separator/>
      </w:r>
    </w:p>
  </w:endnote>
  <w:endnote w:type="continuationSeparator" w:id="0">
    <w:p w14:paraId="6598650D" w14:textId="77777777" w:rsidR="00327C78" w:rsidRDefault="0032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BE8C5" w14:textId="283178EA" w:rsidR="00F538F4" w:rsidRPr="008E4867" w:rsidRDefault="008E4867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8E4867">
      <w:rPr>
        <w:i/>
        <w:color w:val="000000" w:themeColor="text1"/>
        <w:sz w:val="16"/>
        <w:szCs w:val="16"/>
      </w:rPr>
      <w:t xml:space="preserve">Ecosystems </w:t>
    </w:r>
    <w:r w:rsidR="00F538F4" w:rsidRPr="008E4867">
      <w:rPr>
        <w:i/>
        <w:color w:val="000000" w:themeColor="text1"/>
        <w:sz w:val="16"/>
        <w:szCs w:val="16"/>
      </w:rPr>
      <w:t>Unit, Activity</w:t>
    </w:r>
    <w:r w:rsidRPr="008E4867">
      <w:rPr>
        <w:i/>
        <w:color w:val="000000" w:themeColor="text1"/>
        <w:sz w:val="16"/>
        <w:szCs w:val="16"/>
      </w:rPr>
      <w:t xml:space="preserve"> 5.2</w:t>
    </w:r>
  </w:p>
  <w:p w14:paraId="455DC0BB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3B3924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E7805" w14:textId="5C614D73" w:rsidR="009A5130" w:rsidRPr="006B6225" w:rsidRDefault="009A5130" w:rsidP="009A5130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5493326D" wp14:editId="2E025EC2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Ecosystems Unit, Activity 5.2</w:t>
    </w:r>
  </w:p>
  <w:p w14:paraId="1BEF1E07" w14:textId="77777777" w:rsidR="009A5130" w:rsidRPr="006B6225" w:rsidRDefault="009A5130" w:rsidP="009A5130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2019</w:t>
    </w:r>
  </w:p>
  <w:p w14:paraId="5DFD08FD" w14:textId="7DEE172E" w:rsidR="007F4969" w:rsidRPr="009A5130" w:rsidRDefault="009A5130" w:rsidP="009A5130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20E32" w14:textId="77777777" w:rsidR="00327C78" w:rsidRDefault="00327C78">
      <w:r>
        <w:separator/>
      </w:r>
    </w:p>
  </w:footnote>
  <w:footnote w:type="continuationSeparator" w:id="0">
    <w:p w14:paraId="04A16F97" w14:textId="77777777" w:rsidR="00327C78" w:rsidRDefault="00327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77471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305ED"/>
    <w:multiLevelType w:val="hybridMultilevel"/>
    <w:tmpl w:val="0BB0CA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D1746"/>
    <w:multiLevelType w:val="hybridMultilevel"/>
    <w:tmpl w:val="59360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4"/>
  </w:num>
  <w:num w:numId="5">
    <w:abstractNumId w:val="13"/>
  </w:num>
  <w:num w:numId="6">
    <w:abstractNumId w:val="19"/>
  </w:num>
  <w:num w:numId="7">
    <w:abstractNumId w:val="26"/>
  </w:num>
  <w:num w:numId="8">
    <w:abstractNumId w:val="23"/>
  </w:num>
  <w:num w:numId="9">
    <w:abstractNumId w:val="2"/>
  </w:num>
  <w:num w:numId="10">
    <w:abstractNumId w:val="6"/>
  </w:num>
  <w:num w:numId="11">
    <w:abstractNumId w:val="18"/>
  </w:num>
  <w:num w:numId="12">
    <w:abstractNumId w:val="12"/>
  </w:num>
  <w:num w:numId="13">
    <w:abstractNumId w:val="1"/>
  </w:num>
  <w:num w:numId="14">
    <w:abstractNumId w:val="16"/>
  </w:num>
  <w:num w:numId="15">
    <w:abstractNumId w:val="27"/>
  </w:num>
  <w:num w:numId="16">
    <w:abstractNumId w:val="17"/>
  </w:num>
  <w:num w:numId="17">
    <w:abstractNumId w:val="3"/>
  </w:num>
  <w:num w:numId="18">
    <w:abstractNumId w:val="8"/>
  </w:num>
  <w:num w:numId="19">
    <w:abstractNumId w:val="20"/>
  </w:num>
  <w:num w:numId="20">
    <w:abstractNumId w:val="21"/>
  </w:num>
  <w:num w:numId="21">
    <w:abstractNumId w:val="7"/>
  </w:num>
  <w:num w:numId="22">
    <w:abstractNumId w:val="24"/>
  </w:num>
  <w:num w:numId="23">
    <w:abstractNumId w:val="24"/>
  </w:num>
  <w:num w:numId="24">
    <w:abstractNumId w:val="15"/>
  </w:num>
  <w:num w:numId="25">
    <w:abstractNumId w:val="10"/>
  </w:num>
  <w:num w:numId="26">
    <w:abstractNumId w:val="9"/>
  </w:num>
  <w:num w:numId="27">
    <w:abstractNumId w:val="14"/>
  </w:num>
  <w:num w:numId="28">
    <w:abstractNumId w:val="25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8F0"/>
    <w:rsid w:val="00015526"/>
    <w:rsid w:val="000306AA"/>
    <w:rsid w:val="00064F8F"/>
    <w:rsid w:val="00080F0A"/>
    <w:rsid w:val="000B3DAD"/>
    <w:rsid w:val="000C3558"/>
    <w:rsid w:val="000C42BE"/>
    <w:rsid w:val="00101A68"/>
    <w:rsid w:val="001227DB"/>
    <w:rsid w:val="00135C69"/>
    <w:rsid w:val="001401F3"/>
    <w:rsid w:val="00142258"/>
    <w:rsid w:val="0016032A"/>
    <w:rsid w:val="00184C6A"/>
    <w:rsid w:val="001A2EAF"/>
    <w:rsid w:val="001A7E27"/>
    <w:rsid w:val="00200A33"/>
    <w:rsid w:val="00206DEE"/>
    <w:rsid w:val="0023266B"/>
    <w:rsid w:val="00244DAB"/>
    <w:rsid w:val="00261AB8"/>
    <w:rsid w:val="002A29D7"/>
    <w:rsid w:val="002A5C2F"/>
    <w:rsid w:val="002B62B4"/>
    <w:rsid w:val="002D10D5"/>
    <w:rsid w:val="00327C78"/>
    <w:rsid w:val="0035666B"/>
    <w:rsid w:val="00371E47"/>
    <w:rsid w:val="003B3924"/>
    <w:rsid w:val="003E63B0"/>
    <w:rsid w:val="003F523E"/>
    <w:rsid w:val="00443463"/>
    <w:rsid w:val="00456F4D"/>
    <w:rsid w:val="00486F6F"/>
    <w:rsid w:val="00491B18"/>
    <w:rsid w:val="004D4933"/>
    <w:rsid w:val="004E599D"/>
    <w:rsid w:val="00520EDD"/>
    <w:rsid w:val="00545934"/>
    <w:rsid w:val="00545D34"/>
    <w:rsid w:val="005E30B3"/>
    <w:rsid w:val="00600C2C"/>
    <w:rsid w:val="00603A8F"/>
    <w:rsid w:val="00607605"/>
    <w:rsid w:val="0064175F"/>
    <w:rsid w:val="006448F0"/>
    <w:rsid w:val="00663350"/>
    <w:rsid w:val="00682E7C"/>
    <w:rsid w:val="00707D72"/>
    <w:rsid w:val="00720374"/>
    <w:rsid w:val="007422D2"/>
    <w:rsid w:val="007475E3"/>
    <w:rsid w:val="007526C4"/>
    <w:rsid w:val="00790720"/>
    <w:rsid w:val="007D78E9"/>
    <w:rsid w:val="007E2382"/>
    <w:rsid w:val="007F4969"/>
    <w:rsid w:val="007F65AC"/>
    <w:rsid w:val="008423F7"/>
    <w:rsid w:val="00861A04"/>
    <w:rsid w:val="008A28FB"/>
    <w:rsid w:val="008C18BE"/>
    <w:rsid w:val="008C1C0E"/>
    <w:rsid w:val="008E016E"/>
    <w:rsid w:val="008E4867"/>
    <w:rsid w:val="00922AB5"/>
    <w:rsid w:val="00922DBA"/>
    <w:rsid w:val="00983032"/>
    <w:rsid w:val="009A5130"/>
    <w:rsid w:val="00A10A82"/>
    <w:rsid w:val="00A40110"/>
    <w:rsid w:val="00AD1287"/>
    <w:rsid w:val="00AD26DD"/>
    <w:rsid w:val="00B56E42"/>
    <w:rsid w:val="00B80BC1"/>
    <w:rsid w:val="00B97229"/>
    <w:rsid w:val="00BA5AB7"/>
    <w:rsid w:val="00BB67BB"/>
    <w:rsid w:val="00BB695C"/>
    <w:rsid w:val="00BB7B85"/>
    <w:rsid w:val="00BD464A"/>
    <w:rsid w:val="00C23554"/>
    <w:rsid w:val="00C3039C"/>
    <w:rsid w:val="00C451A7"/>
    <w:rsid w:val="00CA47D3"/>
    <w:rsid w:val="00D706D1"/>
    <w:rsid w:val="00D91073"/>
    <w:rsid w:val="00DA2182"/>
    <w:rsid w:val="00DD04A3"/>
    <w:rsid w:val="00E61F11"/>
    <w:rsid w:val="00F17224"/>
    <w:rsid w:val="00F44413"/>
    <w:rsid w:val="00F4790B"/>
    <w:rsid w:val="00F538F4"/>
    <w:rsid w:val="00F96ACA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4419D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102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Andy Anderson</cp:lastModifiedBy>
  <cp:revision>22</cp:revision>
  <dcterms:created xsi:type="dcterms:W3CDTF">2017-12-11T20:53:00Z</dcterms:created>
  <dcterms:modified xsi:type="dcterms:W3CDTF">2020-01-02T19:16:00Z</dcterms:modified>
</cp:coreProperties>
</file>